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14:paraId="09246589" w14:textId="77777777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4883F395" w14:textId="77777777"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14:paraId="5457FA68" w14:textId="77777777"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14:paraId="4E2E461E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6044BAAC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47BA4727" w14:textId="77777777" w:rsidR="002B7B37" w:rsidRDefault="002B7B37" w:rsidP="00695B61">
      <w:pPr>
        <w:ind w:right="5101"/>
        <w:jc w:val="both"/>
        <w:rPr>
          <w:rFonts w:cs="Times New Roman"/>
          <w:szCs w:val="28"/>
        </w:rPr>
      </w:pPr>
    </w:p>
    <w:p w14:paraId="504887DF" w14:textId="77777777" w:rsidR="002B7B37" w:rsidRDefault="002B7B37" w:rsidP="00695B61">
      <w:pPr>
        <w:ind w:right="5101"/>
        <w:jc w:val="both"/>
        <w:rPr>
          <w:rFonts w:cs="Times New Roman"/>
          <w:szCs w:val="28"/>
        </w:rPr>
      </w:pPr>
    </w:p>
    <w:p w14:paraId="0F44D19D" w14:textId="77777777" w:rsidR="007F1EF8" w:rsidRDefault="0031025A" w:rsidP="007F1EF8">
      <w:pPr>
        <w:tabs>
          <w:tab w:val="left" w:pos="4111"/>
        </w:tabs>
        <w:ind w:right="5244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</w:t>
      </w:r>
      <w:r w:rsidR="007F1EF8">
        <w:rPr>
          <w:rFonts w:cs="Times New Roman"/>
          <w:szCs w:val="28"/>
        </w:rPr>
        <w:t xml:space="preserve"> внесении изменений </w:t>
      </w:r>
      <w:proofErr w:type="gramStart"/>
      <w:r w:rsidR="007F1EF8">
        <w:rPr>
          <w:rFonts w:cs="Times New Roman"/>
          <w:szCs w:val="28"/>
        </w:rPr>
        <w:t>в</w:t>
      </w:r>
      <w:proofErr w:type="gramEnd"/>
      <w:r>
        <w:rPr>
          <w:rFonts w:cs="Times New Roman"/>
          <w:szCs w:val="28"/>
        </w:rPr>
        <w:t xml:space="preserve"> </w:t>
      </w:r>
    </w:p>
    <w:p w14:paraId="6F5AA3D7" w14:textId="29D8EFF2" w:rsidR="007F1EF8" w:rsidRDefault="00176457" w:rsidP="007F1EF8">
      <w:pPr>
        <w:tabs>
          <w:tab w:val="left" w:pos="4111"/>
        </w:tabs>
        <w:ind w:right="5244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приказ м</w:t>
      </w:r>
      <w:r w:rsidR="007F1EF8" w:rsidRPr="007F1EF8">
        <w:rPr>
          <w:rFonts w:cs="Times New Roman"/>
          <w:szCs w:val="28"/>
        </w:rPr>
        <w:t>инистерства труда и социальной поддержки населения Я</w:t>
      </w:r>
      <w:r w:rsidR="007F1EF8">
        <w:rPr>
          <w:rFonts w:cs="Times New Roman"/>
          <w:szCs w:val="28"/>
        </w:rPr>
        <w:t xml:space="preserve">рославской области </w:t>
      </w:r>
    </w:p>
    <w:p w14:paraId="0820AA0B" w14:textId="034C6426" w:rsidR="00EE4F70" w:rsidRDefault="007F1EF8" w:rsidP="007F1EF8">
      <w:pPr>
        <w:tabs>
          <w:tab w:val="left" w:pos="4111"/>
        </w:tabs>
        <w:ind w:right="5244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от 18.07.2024 №</w:t>
      </w:r>
      <w:r w:rsidRPr="007F1EF8">
        <w:rPr>
          <w:rFonts w:cs="Times New Roman"/>
          <w:szCs w:val="28"/>
        </w:rPr>
        <w:t xml:space="preserve"> 53-24</w:t>
      </w:r>
    </w:p>
    <w:p w14:paraId="682827D5" w14:textId="77777777" w:rsidR="006F20BD" w:rsidRDefault="006F20BD" w:rsidP="002B7B37">
      <w:pPr>
        <w:ind w:left="-284" w:right="-2"/>
        <w:jc w:val="both"/>
        <w:rPr>
          <w:rFonts w:cs="Times New Roman"/>
          <w:szCs w:val="28"/>
        </w:rPr>
      </w:pPr>
    </w:p>
    <w:p w14:paraId="3581B87F" w14:textId="77777777" w:rsidR="00D01D51" w:rsidRDefault="00D01D51" w:rsidP="002B7B37">
      <w:pPr>
        <w:ind w:left="-284" w:right="-2"/>
        <w:jc w:val="both"/>
        <w:rPr>
          <w:rFonts w:cs="Times New Roman"/>
          <w:szCs w:val="28"/>
        </w:rPr>
      </w:pPr>
    </w:p>
    <w:p w14:paraId="4C8FB9AD" w14:textId="77777777" w:rsidR="00D01D51" w:rsidRDefault="00D01D51" w:rsidP="002B7B37">
      <w:pPr>
        <w:ind w:left="-284" w:right="-2"/>
        <w:jc w:val="both"/>
        <w:rPr>
          <w:rFonts w:cs="Times New Roman"/>
          <w:szCs w:val="28"/>
        </w:rPr>
      </w:pPr>
    </w:p>
    <w:p w14:paraId="678D0D4A" w14:textId="77777777" w:rsidR="0047509D" w:rsidRPr="002C211C" w:rsidRDefault="00F67BD5" w:rsidP="001F18FC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МИНИСТЕРСТВО</w:t>
      </w:r>
      <w:r w:rsidRPr="002C211C">
        <w:rPr>
          <w:rFonts w:cs="Times New Roman"/>
          <w:szCs w:val="28"/>
        </w:rPr>
        <w:t xml:space="preserve"> </w:t>
      </w:r>
      <w:r w:rsidR="0047509D" w:rsidRPr="002C211C">
        <w:rPr>
          <w:rFonts w:cs="Times New Roman"/>
          <w:szCs w:val="28"/>
        </w:rPr>
        <w:t>ТРУДА И СОЦИАЛЬНОЙ ПОДДЕРЖКИ НАСЕЛЕНИЯ ЯРОСЛАВСКОЙ ОБЛАСТИ ПРИКАЗЫВАЕТ:</w:t>
      </w:r>
    </w:p>
    <w:p w14:paraId="2943B3D7" w14:textId="3E6EF51D" w:rsidR="00D834B0" w:rsidRDefault="000E0853" w:rsidP="007F1EF8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</w:t>
      </w:r>
      <w:r w:rsidR="00F40A8B">
        <w:rPr>
          <w:rFonts w:eastAsia="Calibri" w:cs="Times New Roman"/>
          <w:szCs w:val="28"/>
        </w:rPr>
        <w:t> </w:t>
      </w:r>
      <w:r w:rsidR="007F1EF8">
        <w:rPr>
          <w:rFonts w:eastAsia="Calibri" w:cs="Times New Roman"/>
          <w:szCs w:val="28"/>
        </w:rPr>
        <w:t xml:space="preserve">Внести в </w:t>
      </w:r>
      <w:r w:rsidR="00636D12">
        <w:rPr>
          <w:rFonts w:eastAsia="Calibri" w:cs="Times New Roman"/>
          <w:szCs w:val="28"/>
        </w:rPr>
        <w:t>приказ м</w:t>
      </w:r>
      <w:r w:rsidR="007F1EF8" w:rsidRPr="007F1EF8">
        <w:rPr>
          <w:rFonts w:eastAsia="Calibri" w:cs="Times New Roman"/>
          <w:szCs w:val="28"/>
        </w:rPr>
        <w:t>инистерства труда и социальной поддержки населения Ярославской области от 18.07.2024 № 53-24</w:t>
      </w:r>
      <w:r w:rsidR="007F1EF8">
        <w:rPr>
          <w:rFonts w:eastAsia="Calibri" w:cs="Times New Roman"/>
          <w:szCs w:val="28"/>
        </w:rPr>
        <w:t xml:space="preserve"> «Об утверждении порядка выдачи удостоверений многодетным семьям» следующие изменения</w:t>
      </w:r>
      <w:r w:rsidR="007F1EF8" w:rsidRPr="007F1EF8">
        <w:rPr>
          <w:rFonts w:eastAsia="Calibri" w:cs="Times New Roman"/>
          <w:szCs w:val="28"/>
        </w:rPr>
        <w:t>:</w:t>
      </w:r>
      <w:r w:rsidR="007F1EF8">
        <w:rPr>
          <w:rFonts w:eastAsia="Calibri" w:cs="Times New Roman"/>
          <w:szCs w:val="28"/>
        </w:rPr>
        <w:t xml:space="preserve"> </w:t>
      </w:r>
    </w:p>
    <w:p w14:paraId="75D46C90" w14:textId="21005AAD" w:rsidR="007F1EF8" w:rsidRPr="00FB0EE6" w:rsidRDefault="00F6505B" w:rsidP="007F1EF8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1.1</w:t>
      </w:r>
      <w:r w:rsidR="00FB0EE6">
        <w:rPr>
          <w:rFonts w:eastAsia="Calibri" w:cs="Times New Roman"/>
          <w:szCs w:val="28"/>
        </w:rPr>
        <w:t>. В Порядке</w:t>
      </w:r>
      <w:r w:rsidR="007F1EF8" w:rsidRPr="007F1EF8">
        <w:rPr>
          <w:rFonts w:eastAsia="Calibri" w:cs="Times New Roman"/>
          <w:szCs w:val="28"/>
        </w:rPr>
        <w:t xml:space="preserve"> </w:t>
      </w:r>
      <w:r w:rsidR="00FB0EE6">
        <w:rPr>
          <w:rFonts w:eastAsia="Calibri" w:cs="Times New Roman"/>
          <w:szCs w:val="28"/>
        </w:rPr>
        <w:t>выдачи удостоверения многодетной семьи Ярославской области</w:t>
      </w:r>
      <w:r w:rsidR="00176457">
        <w:rPr>
          <w:rFonts w:eastAsia="Calibri" w:cs="Times New Roman"/>
          <w:szCs w:val="28"/>
        </w:rPr>
        <w:t>, утвержденном</w:t>
      </w:r>
      <w:r w:rsidR="00FB0EE6">
        <w:rPr>
          <w:rFonts w:eastAsia="Calibri" w:cs="Times New Roman"/>
          <w:szCs w:val="28"/>
        </w:rPr>
        <w:t xml:space="preserve"> приказом</w:t>
      </w:r>
      <w:r w:rsidR="00FB0EE6" w:rsidRPr="00FB0EE6">
        <w:rPr>
          <w:rFonts w:eastAsia="Calibri" w:cs="Times New Roman"/>
          <w:szCs w:val="28"/>
        </w:rPr>
        <w:t>:</w:t>
      </w:r>
    </w:p>
    <w:p w14:paraId="7340E0DE" w14:textId="68EE129A" w:rsidR="00FB0EE6" w:rsidRDefault="00F6505B" w:rsidP="007F1EF8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1.2</w:t>
      </w:r>
      <w:r w:rsidR="00FB0EE6">
        <w:rPr>
          <w:rFonts w:eastAsia="Calibri" w:cs="Times New Roman"/>
          <w:szCs w:val="28"/>
        </w:rPr>
        <w:t xml:space="preserve">. </w:t>
      </w:r>
      <w:r w:rsidR="00926A4F">
        <w:rPr>
          <w:rFonts w:eastAsia="Calibri" w:cs="Times New Roman"/>
          <w:szCs w:val="28"/>
        </w:rPr>
        <w:t xml:space="preserve">После пункта </w:t>
      </w:r>
      <w:r w:rsidR="0003269F">
        <w:rPr>
          <w:rFonts w:eastAsia="Calibri" w:cs="Times New Roman"/>
          <w:szCs w:val="28"/>
        </w:rPr>
        <w:t>8</w:t>
      </w:r>
      <w:r w:rsidR="00926A4F">
        <w:rPr>
          <w:rFonts w:eastAsia="Calibri" w:cs="Times New Roman"/>
          <w:szCs w:val="28"/>
        </w:rPr>
        <w:t xml:space="preserve"> д</w:t>
      </w:r>
      <w:r w:rsidR="00FB0EE6">
        <w:rPr>
          <w:rFonts w:eastAsia="Calibri" w:cs="Times New Roman"/>
          <w:szCs w:val="28"/>
        </w:rPr>
        <w:t xml:space="preserve">ополнить </w:t>
      </w:r>
      <w:r w:rsidR="00926A4F">
        <w:rPr>
          <w:rFonts w:eastAsia="Calibri" w:cs="Times New Roman"/>
          <w:szCs w:val="28"/>
        </w:rPr>
        <w:t>пунктом</w:t>
      </w:r>
      <w:r w:rsidR="00FB0EE6">
        <w:rPr>
          <w:rFonts w:eastAsia="Calibri" w:cs="Times New Roman"/>
          <w:szCs w:val="28"/>
        </w:rPr>
        <w:t xml:space="preserve"> следующего содержания</w:t>
      </w:r>
      <w:r w:rsidR="00FB0EE6" w:rsidRPr="00FB0EE6">
        <w:rPr>
          <w:rFonts w:eastAsia="Calibri" w:cs="Times New Roman"/>
          <w:szCs w:val="28"/>
        </w:rPr>
        <w:t>:</w:t>
      </w:r>
    </w:p>
    <w:p w14:paraId="312B3C64" w14:textId="77777777" w:rsidR="0003269F" w:rsidRPr="0003269F" w:rsidRDefault="00FB0EE6" w:rsidP="0003269F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«</w:t>
      </w:r>
      <w:r w:rsidR="0003269F" w:rsidRPr="0003269F">
        <w:rPr>
          <w:rFonts w:eastAsia="Calibri" w:cs="Times New Roman"/>
          <w:szCs w:val="28"/>
        </w:rPr>
        <w:t xml:space="preserve">8.1. Заявитель вправе оформить цифровое удостоверение в форме электронного документа, который размещается в личном кабинете гражданина, имеющего подтвержденную учетную запись в федеральной государственной информационной системе «Единый портал государственных и муниципальных услуг (функций)». </w:t>
      </w:r>
    </w:p>
    <w:p w14:paraId="62B892E1" w14:textId="77777777" w:rsidR="0003269F" w:rsidRPr="0003269F" w:rsidRDefault="0003269F" w:rsidP="0003269F">
      <w:pPr>
        <w:jc w:val="both"/>
        <w:rPr>
          <w:rFonts w:eastAsia="Calibri" w:cs="Times New Roman"/>
          <w:szCs w:val="28"/>
        </w:rPr>
      </w:pPr>
      <w:proofErr w:type="gramStart"/>
      <w:r w:rsidRPr="0003269F">
        <w:rPr>
          <w:rFonts w:eastAsia="Calibri" w:cs="Times New Roman"/>
          <w:szCs w:val="28"/>
        </w:rPr>
        <w:t xml:space="preserve">При получении заявления о выдаче удостоверения специалист органа социальной защиты населения вносит данные о заявителе и членах его семьи в автоматизированную систему «Единый социальный регистр населения Ярославской области», которые, при наличии права семьи на получение удостоверения, передаются в банк данных многодетных семей государственной информационной системы «Единая централизованная цифровая платформа в социальной сфере» (далее – банк данных). </w:t>
      </w:r>
      <w:proofErr w:type="gramEnd"/>
    </w:p>
    <w:p w14:paraId="5DE7B7AD" w14:textId="77777777" w:rsidR="0003269F" w:rsidRPr="0003269F" w:rsidRDefault="0003269F" w:rsidP="0003269F">
      <w:pPr>
        <w:jc w:val="both"/>
        <w:rPr>
          <w:rFonts w:eastAsia="Calibri" w:cs="Times New Roman"/>
          <w:szCs w:val="28"/>
        </w:rPr>
      </w:pPr>
      <w:r w:rsidRPr="0003269F">
        <w:rPr>
          <w:rFonts w:eastAsia="Calibri" w:cs="Times New Roman"/>
          <w:szCs w:val="28"/>
        </w:rPr>
        <w:t xml:space="preserve">При согласии заявителя на оформление цифрового удостоверения, полученного через федеральную государственную информационную систему «Единый портал государственных и муниципальных услуг (функций)», и на основании сведений банка данных, цифровое удостоверение сформируется в </w:t>
      </w:r>
      <w:r w:rsidRPr="0003269F">
        <w:rPr>
          <w:rFonts w:eastAsia="Calibri" w:cs="Times New Roman"/>
          <w:szCs w:val="28"/>
        </w:rPr>
        <w:lastRenderedPageBreak/>
        <w:t xml:space="preserve">личном кабинете гражданина в федеральной государственной информационной системе «Единый портал государственных и муниципальных услуг (функций)» автоматически. </w:t>
      </w:r>
    </w:p>
    <w:p w14:paraId="2994893A" w14:textId="4C1E59E6" w:rsidR="00926A4F" w:rsidRDefault="0003269F" w:rsidP="0003269F">
      <w:pPr>
        <w:jc w:val="both"/>
        <w:rPr>
          <w:rFonts w:eastAsia="Calibri" w:cs="Times New Roman"/>
          <w:szCs w:val="28"/>
        </w:rPr>
      </w:pPr>
      <w:r w:rsidRPr="0003269F">
        <w:rPr>
          <w:rFonts w:eastAsia="Calibri" w:cs="Times New Roman"/>
          <w:szCs w:val="28"/>
        </w:rPr>
        <w:t>Положение данного пункта применяется при наличии технической возможности с использованием федеральной государственной информационной системы «Единый портал государственных и муниципальных услуг (функций)» и государственной информационной системы «Единая централизованная цифрова</w:t>
      </w:r>
      <w:r>
        <w:rPr>
          <w:rFonts w:eastAsia="Calibri" w:cs="Times New Roman"/>
          <w:szCs w:val="28"/>
        </w:rPr>
        <w:t>я платформа в социальной сфере»</w:t>
      </w:r>
      <w:proofErr w:type="gramStart"/>
      <w:r>
        <w:rPr>
          <w:rFonts w:eastAsia="Calibri" w:cs="Times New Roman"/>
          <w:szCs w:val="28"/>
        </w:rPr>
        <w:t>.</w:t>
      </w:r>
      <w:r w:rsidR="0018309B">
        <w:rPr>
          <w:rFonts w:eastAsia="Calibri" w:cs="Times New Roman"/>
          <w:szCs w:val="28"/>
        </w:rPr>
        <w:t>»</w:t>
      </w:r>
      <w:proofErr w:type="gramEnd"/>
      <w:r w:rsidR="0018309B">
        <w:rPr>
          <w:rFonts w:eastAsia="Calibri" w:cs="Times New Roman"/>
          <w:szCs w:val="28"/>
        </w:rPr>
        <w:t>.</w:t>
      </w:r>
      <w:r w:rsidR="00926A4F">
        <w:rPr>
          <w:rFonts w:eastAsia="Calibri" w:cs="Times New Roman"/>
          <w:szCs w:val="28"/>
        </w:rPr>
        <w:t xml:space="preserve"> </w:t>
      </w:r>
    </w:p>
    <w:p w14:paraId="71C72954" w14:textId="01928CAB" w:rsidR="00FB0EE6" w:rsidRDefault="00F6505B" w:rsidP="007F1EF8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1.3</w:t>
      </w:r>
      <w:r w:rsidR="00FB0EE6">
        <w:rPr>
          <w:rFonts w:eastAsia="Calibri" w:cs="Times New Roman"/>
          <w:szCs w:val="28"/>
        </w:rPr>
        <w:t xml:space="preserve">. </w:t>
      </w:r>
      <w:r w:rsidR="003F6EE6">
        <w:rPr>
          <w:rFonts w:eastAsia="Calibri" w:cs="Times New Roman"/>
          <w:szCs w:val="28"/>
        </w:rPr>
        <w:t>Абзац</w:t>
      </w:r>
      <w:r w:rsidR="00FB0EE6">
        <w:rPr>
          <w:rFonts w:eastAsia="Calibri" w:cs="Times New Roman"/>
          <w:szCs w:val="28"/>
        </w:rPr>
        <w:t xml:space="preserve"> втор</w:t>
      </w:r>
      <w:r w:rsidR="003F6EE6">
        <w:rPr>
          <w:rFonts w:eastAsia="Calibri" w:cs="Times New Roman"/>
          <w:szCs w:val="28"/>
        </w:rPr>
        <w:t>ой</w:t>
      </w:r>
      <w:r w:rsidR="00FB0EE6">
        <w:rPr>
          <w:rFonts w:eastAsia="Calibri" w:cs="Times New Roman"/>
          <w:szCs w:val="28"/>
        </w:rPr>
        <w:t xml:space="preserve"> пункта 1</w:t>
      </w:r>
      <w:r w:rsidR="003F6EE6">
        <w:rPr>
          <w:rFonts w:eastAsia="Calibri" w:cs="Times New Roman"/>
          <w:szCs w:val="28"/>
        </w:rPr>
        <w:t>6 изложить в новой редакции</w:t>
      </w:r>
      <w:r w:rsidR="00D01D51" w:rsidRPr="00D01D51">
        <w:rPr>
          <w:rFonts w:eastAsia="Calibri" w:cs="Times New Roman"/>
          <w:szCs w:val="28"/>
        </w:rPr>
        <w:t>:</w:t>
      </w:r>
    </w:p>
    <w:p w14:paraId="4C6815A4" w14:textId="1CBE6C25" w:rsidR="00D01D51" w:rsidRPr="00FB0EE6" w:rsidRDefault="00D01D51" w:rsidP="007F1EF8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«</w:t>
      </w:r>
      <w:r w:rsidR="0003269F" w:rsidRPr="0003269F">
        <w:rPr>
          <w:rFonts w:eastAsia="Calibri" w:cs="Times New Roman"/>
          <w:szCs w:val="28"/>
        </w:rPr>
        <w:t>Переоформление удостоверения старого образца и выдача удостоверения нового образца осуществляется в соответствии с пунктом 11 Порядка. При переоформлении удостоверение старого образца сдается в орган социальной защиты населения после выдачи удостоверение нового образца</w:t>
      </w:r>
      <w:proofErr w:type="gramStart"/>
      <w:r w:rsidR="0003269F" w:rsidRPr="0003269F">
        <w:rPr>
          <w:rFonts w:eastAsia="Calibri" w:cs="Times New Roman"/>
          <w:szCs w:val="28"/>
        </w:rPr>
        <w:t>.</w:t>
      </w:r>
      <w:bookmarkStart w:id="0" w:name="_GoBack"/>
      <w:bookmarkEnd w:id="0"/>
      <w:r>
        <w:rPr>
          <w:rFonts w:eastAsia="Calibri" w:cs="Times New Roman"/>
          <w:szCs w:val="28"/>
        </w:rPr>
        <w:t>».</w:t>
      </w:r>
      <w:proofErr w:type="gramEnd"/>
    </w:p>
    <w:p w14:paraId="79689A80" w14:textId="08EA8F9F" w:rsidR="00F6505B" w:rsidRPr="00F6505B" w:rsidRDefault="00F6505B" w:rsidP="00F6505B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2</w:t>
      </w:r>
      <w:r w:rsidR="00D834B0" w:rsidRPr="00D834B0">
        <w:rPr>
          <w:rFonts w:eastAsia="Calibri" w:cs="Times New Roman"/>
          <w:szCs w:val="28"/>
        </w:rPr>
        <w:t>.</w:t>
      </w:r>
      <w:r w:rsidR="00F40A8B">
        <w:rPr>
          <w:rFonts w:eastAsia="Calibri" w:cs="Times New Roman"/>
          <w:szCs w:val="28"/>
        </w:rPr>
        <w:t> </w:t>
      </w:r>
      <w:r w:rsidR="00D834B0" w:rsidRPr="00D834B0">
        <w:rPr>
          <w:rFonts w:eastAsia="Calibri" w:cs="Times New Roman"/>
          <w:szCs w:val="28"/>
        </w:rPr>
        <w:t xml:space="preserve">Приказ вступает в силу </w:t>
      </w:r>
      <w:r w:rsidR="00276BB5">
        <w:rPr>
          <w:rFonts w:eastAsia="Calibri" w:cs="Times New Roman"/>
          <w:szCs w:val="28"/>
        </w:rPr>
        <w:t>с момента</w:t>
      </w:r>
      <w:r w:rsidR="00D834B0" w:rsidRPr="00D834B0">
        <w:rPr>
          <w:rFonts w:eastAsia="Calibri" w:cs="Times New Roman"/>
          <w:szCs w:val="28"/>
        </w:rPr>
        <w:t xml:space="preserve"> его официального опубликования</w:t>
      </w:r>
      <w:r w:rsidR="00926A4F">
        <w:rPr>
          <w:rFonts w:eastAsia="Calibri" w:cs="Times New Roman"/>
          <w:szCs w:val="28"/>
        </w:rPr>
        <w:t>.</w:t>
      </w:r>
    </w:p>
    <w:p w14:paraId="444F39A5" w14:textId="77777777" w:rsidR="00456729" w:rsidRDefault="00456729" w:rsidP="001F18FC">
      <w:pPr>
        <w:jc w:val="both"/>
        <w:rPr>
          <w:rFonts w:cs="Times New Roman"/>
          <w:szCs w:val="28"/>
        </w:rPr>
      </w:pPr>
    </w:p>
    <w:p w14:paraId="2E63403D" w14:textId="77777777" w:rsidR="00695B61" w:rsidRDefault="00695B61" w:rsidP="001F18FC">
      <w:pPr>
        <w:jc w:val="both"/>
        <w:rPr>
          <w:rFonts w:cs="Times New Roman"/>
          <w:szCs w:val="28"/>
        </w:rPr>
      </w:pPr>
    </w:p>
    <w:p w14:paraId="30A44113" w14:textId="338EFF29" w:rsidR="00F02BFC" w:rsidRDefault="003F6EE6" w:rsidP="001F18FC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</w:t>
      </w:r>
      <w:r w:rsidR="00F67BD5">
        <w:rPr>
          <w:rFonts w:cs="Times New Roman"/>
          <w:szCs w:val="28"/>
        </w:rPr>
        <w:t>инистр</w:t>
      </w:r>
      <w:r w:rsidR="00F02BFC">
        <w:rPr>
          <w:rFonts w:cs="Times New Roman"/>
          <w:szCs w:val="28"/>
        </w:rPr>
        <w:t xml:space="preserve"> </w:t>
      </w:r>
      <w:r w:rsidR="00F02BFC" w:rsidRPr="00F02BFC">
        <w:rPr>
          <w:rFonts w:cs="Times New Roman"/>
          <w:szCs w:val="28"/>
        </w:rPr>
        <w:t xml:space="preserve">труда и </w:t>
      </w:r>
      <w:proofErr w:type="gramStart"/>
      <w:r w:rsidR="00F02BFC" w:rsidRPr="00F02BFC">
        <w:rPr>
          <w:rFonts w:cs="Times New Roman"/>
          <w:szCs w:val="28"/>
        </w:rPr>
        <w:t>социальной</w:t>
      </w:r>
      <w:proofErr w:type="gramEnd"/>
      <w:r w:rsidR="00F02BFC" w:rsidRPr="00F02BFC">
        <w:rPr>
          <w:rFonts w:cs="Times New Roman"/>
          <w:szCs w:val="28"/>
        </w:rPr>
        <w:t xml:space="preserve"> </w:t>
      </w:r>
    </w:p>
    <w:p w14:paraId="2861325F" w14:textId="77777777" w:rsidR="00F02BFC" w:rsidRDefault="00F02BFC" w:rsidP="001F18FC">
      <w:pPr>
        <w:ind w:firstLine="0"/>
        <w:jc w:val="both"/>
        <w:rPr>
          <w:rFonts w:cs="Times New Roman"/>
          <w:szCs w:val="28"/>
        </w:rPr>
      </w:pPr>
      <w:r w:rsidRPr="00F02BFC">
        <w:rPr>
          <w:rFonts w:cs="Times New Roman"/>
          <w:szCs w:val="28"/>
        </w:rPr>
        <w:t xml:space="preserve">поддержки населения </w:t>
      </w:r>
    </w:p>
    <w:p w14:paraId="33D63064" w14:textId="10B701B2" w:rsidR="00695B61" w:rsidRPr="003D1E8D" w:rsidRDefault="00F02BFC" w:rsidP="001F18FC">
      <w:pPr>
        <w:ind w:firstLine="0"/>
        <w:jc w:val="both"/>
      </w:pPr>
      <w:r w:rsidRPr="00F02BFC">
        <w:rPr>
          <w:rFonts w:cs="Times New Roman"/>
          <w:szCs w:val="28"/>
        </w:rPr>
        <w:t>Ярославской области</w:t>
      </w:r>
      <w:r w:rsidR="001D5920" w:rsidRPr="001D5920">
        <w:rPr>
          <w:rFonts w:cs="Times New Roman"/>
          <w:szCs w:val="28"/>
        </w:rPr>
        <w:tab/>
      </w:r>
      <w:r w:rsidR="00695B61" w:rsidRPr="001D5920">
        <w:rPr>
          <w:rFonts w:cs="Times New Roman"/>
          <w:szCs w:val="28"/>
        </w:rPr>
        <w:tab/>
      </w:r>
      <w:r w:rsidR="001D5920" w:rsidRPr="001D5920">
        <w:rPr>
          <w:rFonts w:cs="Times New Roman"/>
          <w:szCs w:val="28"/>
        </w:rPr>
        <w:tab/>
      </w:r>
      <w:r w:rsidR="00024EDF">
        <w:rPr>
          <w:rFonts w:cs="Times New Roman"/>
          <w:szCs w:val="28"/>
        </w:rPr>
        <w:tab/>
      </w:r>
      <w:r w:rsidR="00024EDF">
        <w:rPr>
          <w:rFonts w:cs="Times New Roman"/>
          <w:szCs w:val="28"/>
        </w:rPr>
        <w:tab/>
      </w:r>
      <w:r w:rsidR="00024EDF">
        <w:rPr>
          <w:rFonts w:cs="Times New Roman"/>
          <w:szCs w:val="28"/>
        </w:rPr>
        <w:tab/>
      </w:r>
      <w:r w:rsidR="00024EDF">
        <w:rPr>
          <w:rFonts w:cs="Times New Roman"/>
          <w:szCs w:val="28"/>
        </w:rPr>
        <w:tab/>
        <w:t xml:space="preserve">        </w:t>
      </w:r>
      <w:r w:rsidR="003F6EE6">
        <w:rPr>
          <w:rFonts w:cs="Times New Roman"/>
          <w:szCs w:val="28"/>
        </w:rPr>
        <w:t>Н.Л. Биочино</w:t>
      </w:r>
    </w:p>
    <w:p w14:paraId="3B0B49EA" w14:textId="77777777" w:rsidR="00E1407E" w:rsidRDefault="00E1407E" w:rsidP="001F18FC">
      <w:pPr>
        <w:rPr>
          <w:sz w:val="2"/>
          <w:szCs w:val="2"/>
        </w:rPr>
      </w:pPr>
    </w:p>
    <w:p w14:paraId="3B1F6AD4" w14:textId="77777777" w:rsidR="00D834B0" w:rsidRDefault="00D834B0" w:rsidP="001F18FC">
      <w:pPr>
        <w:rPr>
          <w:sz w:val="2"/>
          <w:szCs w:val="2"/>
        </w:rPr>
      </w:pPr>
    </w:p>
    <w:p w14:paraId="3F52122B" w14:textId="77777777" w:rsidR="00D834B0" w:rsidRDefault="00D834B0" w:rsidP="001F18FC">
      <w:pPr>
        <w:rPr>
          <w:sz w:val="2"/>
          <w:szCs w:val="2"/>
        </w:rPr>
      </w:pPr>
    </w:p>
    <w:p w14:paraId="4A8FDC94" w14:textId="77777777" w:rsidR="00D834B0" w:rsidRDefault="00D834B0" w:rsidP="001F18FC">
      <w:pPr>
        <w:rPr>
          <w:sz w:val="2"/>
          <w:szCs w:val="2"/>
        </w:rPr>
      </w:pPr>
    </w:p>
    <w:p w14:paraId="0C0DF542" w14:textId="77777777" w:rsidR="00D834B0" w:rsidRDefault="00D834B0" w:rsidP="001F18FC">
      <w:pPr>
        <w:rPr>
          <w:sz w:val="2"/>
          <w:szCs w:val="2"/>
        </w:rPr>
      </w:pPr>
    </w:p>
    <w:p w14:paraId="0E869023" w14:textId="77777777" w:rsidR="00D834B0" w:rsidRDefault="00D834B0" w:rsidP="00F40A8B">
      <w:pPr>
        <w:rPr>
          <w:sz w:val="2"/>
          <w:szCs w:val="2"/>
        </w:rPr>
      </w:pPr>
    </w:p>
    <w:sectPr w:rsidR="00D834B0" w:rsidSect="00F67BD5">
      <w:headerReference w:type="default" r:id="rId9"/>
      <w:headerReference w:type="first" r:id="rId10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456649" w14:textId="77777777" w:rsidR="00220FA0" w:rsidRDefault="00220FA0">
      <w:r>
        <w:separator/>
      </w:r>
    </w:p>
  </w:endnote>
  <w:endnote w:type="continuationSeparator" w:id="0">
    <w:p w14:paraId="244FA110" w14:textId="77777777" w:rsidR="00220FA0" w:rsidRDefault="00220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03F61B" w14:textId="77777777" w:rsidR="00220FA0" w:rsidRDefault="00220FA0">
      <w:r>
        <w:separator/>
      </w:r>
    </w:p>
  </w:footnote>
  <w:footnote w:type="continuationSeparator" w:id="0">
    <w:p w14:paraId="52ED6C69" w14:textId="77777777" w:rsidR="00220FA0" w:rsidRDefault="00220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8B5D1D" w14:textId="77777777" w:rsidR="009038D0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03269F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82478F" w14:textId="77777777" w:rsidR="00F40A8B" w:rsidRDefault="00F40A8B">
    <w:pPr>
      <w:pStyle w:val="a8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B55D0"/>
    <w:multiLevelType w:val="hybridMultilevel"/>
    <w:tmpl w:val="27567B32"/>
    <w:lvl w:ilvl="0" w:tplc="7348EF3A">
      <w:start w:val="1"/>
      <w:numFmt w:val="decimal"/>
      <w:lvlText w:val="%1."/>
      <w:lvlJc w:val="left"/>
      <w:pPr>
        <w:ind w:left="1999" w:hanging="12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Хардаминова Екатерина Алексеевна">
    <w15:presenceInfo w15:providerId="AD" w15:userId="S-1-5-21-3277741452-663078220-263377001-306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24EDF"/>
    <w:rsid w:val="000255D8"/>
    <w:rsid w:val="0003269F"/>
    <w:rsid w:val="000353C0"/>
    <w:rsid w:val="00041C41"/>
    <w:rsid w:val="00044C66"/>
    <w:rsid w:val="00054BCE"/>
    <w:rsid w:val="0006307A"/>
    <w:rsid w:val="00064DAF"/>
    <w:rsid w:val="00065B9F"/>
    <w:rsid w:val="000763DD"/>
    <w:rsid w:val="00086286"/>
    <w:rsid w:val="000968A4"/>
    <w:rsid w:val="000A4368"/>
    <w:rsid w:val="000C1EA0"/>
    <w:rsid w:val="000D2197"/>
    <w:rsid w:val="000D23AD"/>
    <w:rsid w:val="000E0853"/>
    <w:rsid w:val="000E0C6D"/>
    <w:rsid w:val="000E43D7"/>
    <w:rsid w:val="000F5243"/>
    <w:rsid w:val="00100105"/>
    <w:rsid w:val="0010642C"/>
    <w:rsid w:val="00106665"/>
    <w:rsid w:val="0011321E"/>
    <w:rsid w:val="001349BF"/>
    <w:rsid w:val="001354BB"/>
    <w:rsid w:val="00143EBC"/>
    <w:rsid w:val="00155DCB"/>
    <w:rsid w:val="00163056"/>
    <w:rsid w:val="00176457"/>
    <w:rsid w:val="0018309B"/>
    <w:rsid w:val="00185E93"/>
    <w:rsid w:val="00187E2D"/>
    <w:rsid w:val="00191F62"/>
    <w:rsid w:val="001A1989"/>
    <w:rsid w:val="001B3AD5"/>
    <w:rsid w:val="001C6C9B"/>
    <w:rsid w:val="001C78DA"/>
    <w:rsid w:val="001D5920"/>
    <w:rsid w:val="001F18FC"/>
    <w:rsid w:val="002041B2"/>
    <w:rsid w:val="00220FA0"/>
    <w:rsid w:val="00220FC4"/>
    <w:rsid w:val="002306C4"/>
    <w:rsid w:val="00231847"/>
    <w:rsid w:val="00237810"/>
    <w:rsid w:val="0024006B"/>
    <w:rsid w:val="00245805"/>
    <w:rsid w:val="00245B30"/>
    <w:rsid w:val="00267ED2"/>
    <w:rsid w:val="00272984"/>
    <w:rsid w:val="002743FF"/>
    <w:rsid w:val="00276BB5"/>
    <w:rsid w:val="002A670A"/>
    <w:rsid w:val="002B7B37"/>
    <w:rsid w:val="002C4269"/>
    <w:rsid w:val="002C495A"/>
    <w:rsid w:val="002D4D17"/>
    <w:rsid w:val="0031025A"/>
    <w:rsid w:val="00314A72"/>
    <w:rsid w:val="0031742A"/>
    <w:rsid w:val="0032292E"/>
    <w:rsid w:val="00326EEE"/>
    <w:rsid w:val="00334BC0"/>
    <w:rsid w:val="003358E2"/>
    <w:rsid w:val="00336C5F"/>
    <w:rsid w:val="00362072"/>
    <w:rsid w:val="00365280"/>
    <w:rsid w:val="00374ADF"/>
    <w:rsid w:val="00384A3A"/>
    <w:rsid w:val="003970BE"/>
    <w:rsid w:val="003A2DCC"/>
    <w:rsid w:val="003B3C85"/>
    <w:rsid w:val="003B66EB"/>
    <w:rsid w:val="003C110F"/>
    <w:rsid w:val="003D1E8D"/>
    <w:rsid w:val="003D366C"/>
    <w:rsid w:val="003D3A3D"/>
    <w:rsid w:val="003E1977"/>
    <w:rsid w:val="003F6EE6"/>
    <w:rsid w:val="00400365"/>
    <w:rsid w:val="0040656C"/>
    <w:rsid w:val="004120C3"/>
    <w:rsid w:val="004236D6"/>
    <w:rsid w:val="0043223D"/>
    <w:rsid w:val="00432275"/>
    <w:rsid w:val="00432FA6"/>
    <w:rsid w:val="00441172"/>
    <w:rsid w:val="00443BCC"/>
    <w:rsid w:val="00456729"/>
    <w:rsid w:val="0047509D"/>
    <w:rsid w:val="00480838"/>
    <w:rsid w:val="0049617B"/>
    <w:rsid w:val="004A2D22"/>
    <w:rsid w:val="004A7A29"/>
    <w:rsid w:val="004C2F2F"/>
    <w:rsid w:val="004C5AB2"/>
    <w:rsid w:val="004E149F"/>
    <w:rsid w:val="004F4E3D"/>
    <w:rsid w:val="00510809"/>
    <w:rsid w:val="00513737"/>
    <w:rsid w:val="00523012"/>
    <w:rsid w:val="00527CE0"/>
    <w:rsid w:val="00590FB2"/>
    <w:rsid w:val="00591291"/>
    <w:rsid w:val="005C3A6A"/>
    <w:rsid w:val="005C59C3"/>
    <w:rsid w:val="005E1961"/>
    <w:rsid w:val="005E2A30"/>
    <w:rsid w:val="005E5821"/>
    <w:rsid w:val="006012FC"/>
    <w:rsid w:val="006077CE"/>
    <w:rsid w:val="00633E4C"/>
    <w:rsid w:val="00636D12"/>
    <w:rsid w:val="00646418"/>
    <w:rsid w:val="00647254"/>
    <w:rsid w:val="00656195"/>
    <w:rsid w:val="006633DB"/>
    <w:rsid w:val="00695B61"/>
    <w:rsid w:val="006A4B53"/>
    <w:rsid w:val="006B153D"/>
    <w:rsid w:val="006B45DC"/>
    <w:rsid w:val="006F1BDF"/>
    <w:rsid w:val="006F20BD"/>
    <w:rsid w:val="007037AD"/>
    <w:rsid w:val="0071682E"/>
    <w:rsid w:val="007229B5"/>
    <w:rsid w:val="00727955"/>
    <w:rsid w:val="00737351"/>
    <w:rsid w:val="00743693"/>
    <w:rsid w:val="00752F6D"/>
    <w:rsid w:val="00754EAF"/>
    <w:rsid w:val="007822A1"/>
    <w:rsid w:val="007C73CE"/>
    <w:rsid w:val="007D0369"/>
    <w:rsid w:val="007D04C3"/>
    <w:rsid w:val="007D2459"/>
    <w:rsid w:val="007D4DC8"/>
    <w:rsid w:val="007E07C3"/>
    <w:rsid w:val="007F1EF8"/>
    <w:rsid w:val="008038F0"/>
    <w:rsid w:val="00815D2A"/>
    <w:rsid w:val="008312DF"/>
    <w:rsid w:val="00851E12"/>
    <w:rsid w:val="0085518B"/>
    <w:rsid w:val="00874CB6"/>
    <w:rsid w:val="008843AC"/>
    <w:rsid w:val="0088559F"/>
    <w:rsid w:val="008A69DD"/>
    <w:rsid w:val="008B2B0F"/>
    <w:rsid w:val="008B3B10"/>
    <w:rsid w:val="008C2402"/>
    <w:rsid w:val="008D6574"/>
    <w:rsid w:val="008F79C3"/>
    <w:rsid w:val="0090060E"/>
    <w:rsid w:val="00903618"/>
    <w:rsid w:val="009038D0"/>
    <w:rsid w:val="00910940"/>
    <w:rsid w:val="009114AB"/>
    <w:rsid w:val="00917E71"/>
    <w:rsid w:val="009242D8"/>
    <w:rsid w:val="00926A4F"/>
    <w:rsid w:val="00951909"/>
    <w:rsid w:val="00956331"/>
    <w:rsid w:val="00962FF5"/>
    <w:rsid w:val="00964691"/>
    <w:rsid w:val="00977B87"/>
    <w:rsid w:val="009809ED"/>
    <w:rsid w:val="009840D2"/>
    <w:rsid w:val="009939CA"/>
    <w:rsid w:val="009C262A"/>
    <w:rsid w:val="009C62AD"/>
    <w:rsid w:val="009E58CD"/>
    <w:rsid w:val="00A02A6F"/>
    <w:rsid w:val="00A02EF0"/>
    <w:rsid w:val="00A04DE5"/>
    <w:rsid w:val="00A07523"/>
    <w:rsid w:val="00A22322"/>
    <w:rsid w:val="00A342DB"/>
    <w:rsid w:val="00A3451C"/>
    <w:rsid w:val="00A466EC"/>
    <w:rsid w:val="00A506CA"/>
    <w:rsid w:val="00A82B76"/>
    <w:rsid w:val="00A85163"/>
    <w:rsid w:val="00A86B81"/>
    <w:rsid w:val="00A87E9F"/>
    <w:rsid w:val="00A92EB1"/>
    <w:rsid w:val="00A959BB"/>
    <w:rsid w:val="00AB2E0E"/>
    <w:rsid w:val="00AB5FFA"/>
    <w:rsid w:val="00AC4E51"/>
    <w:rsid w:val="00AC6113"/>
    <w:rsid w:val="00AD0219"/>
    <w:rsid w:val="00AD61C3"/>
    <w:rsid w:val="00AF48E4"/>
    <w:rsid w:val="00AF6E91"/>
    <w:rsid w:val="00B10074"/>
    <w:rsid w:val="00B16677"/>
    <w:rsid w:val="00B36CA9"/>
    <w:rsid w:val="00B42159"/>
    <w:rsid w:val="00B615F9"/>
    <w:rsid w:val="00B75F52"/>
    <w:rsid w:val="00B84E8D"/>
    <w:rsid w:val="00B86941"/>
    <w:rsid w:val="00B951AF"/>
    <w:rsid w:val="00B97A0A"/>
    <w:rsid w:val="00BB1812"/>
    <w:rsid w:val="00BC7A6A"/>
    <w:rsid w:val="00BE2D25"/>
    <w:rsid w:val="00BF2F93"/>
    <w:rsid w:val="00BF36DF"/>
    <w:rsid w:val="00BF5863"/>
    <w:rsid w:val="00C1793E"/>
    <w:rsid w:val="00C2595F"/>
    <w:rsid w:val="00C25CE7"/>
    <w:rsid w:val="00C343AA"/>
    <w:rsid w:val="00C35709"/>
    <w:rsid w:val="00C376A4"/>
    <w:rsid w:val="00C5216F"/>
    <w:rsid w:val="00C6378D"/>
    <w:rsid w:val="00C74138"/>
    <w:rsid w:val="00C755D8"/>
    <w:rsid w:val="00C8425C"/>
    <w:rsid w:val="00C843F0"/>
    <w:rsid w:val="00C87012"/>
    <w:rsid w:val="00C90E58"/>
    <w:rsid w:val="00CB3035"/>
    <w:rsid w:val="00CB3A70"/>
    <w:rsid w:val="00CF05D5"/>
    <w:rsid w:val="00CF29E8"/>
    <w:rsid w:val="00CF3EFA"/>
    <w:rsid w:val="00D001BB"/>
    <w:rsid w:val="00D00EFB"/>
    <w:rsid w:val="00D01D51"/>
    <w:rsid w:val="00D16B63"/>
    <w:rsid w:val="00D24A74"/>
    <w:rsid w:val="00D344EB"/>
    <w:rsid w:val="00D563C7"/>
    <w:rsid w:val="00D72B81"/>
    <w:rsid w:val="00D7713D"/>
    <w:rsid w:val="00D834B0"/>
    <w:rsid w:val="00DA2FB9"/>
    <w:rsid w:val="00DB5695"/>
    <w:rsid w:val="00DD0047"/>
    <w:rsid w:val="00E122C2"/>
    <w:rsid w:val="00E1407E"/>
    <w:rsid w:val="00E2379E"/>
    <w:rsid w:val="00E43D94"/>
    <w:rsid w:val="00E45EE4"/>
    <w:rsid w:val="00E46259"/>
    <w:rsid w:val="00E50973"/>
    <w:rsid w:val="00E53B90"/>
    <w:rsid w:val="00E7492D"/>
    <w:rsid w:val="00E76808"/>
    <w:rsid w:val="00E92FF8"/>
    <w:rsid w:val="00E93249"/>
    <w:rsid w:val="00EA68B5"/>
    <w:rsid w:val="00EB027C"/>
    <w:rsid w:val="00EB283F"/>
    <w:rsid w:val="00EC1649"/>
    <w:rsid w:val="00ED2872"/>
    <w:rsid w:val="00ED6286"/>
    <w:rsid w:val="00EE4F70"/>
    <w:rsid w:val="00F02BFC"/>
    <w:rsid w:val="00F269BB"/>
    <w:rsid w:val="00F40A8B"/>
    <w:rsid w:val="00F50E7B"/>
    <w:rsid w:val="00F6505B"/>
    <w:rsid w:val="00F67BD5"/>
    <w:rsid w:val="00F85F29"/>
    <w:rsid w:val="00F9291B"/>
    <w:rsid w:val="00F930CF"/>
    <w:rsid w:val="00FA27B2"/>
    <w:rsid w:val="00FA438C"/>
    <w:rsid w:val="00FB0EE6"/>
    <w:rsid w:val="00FC44E1"/>
    <w:rsid w:val="00FD2374"/>
    <w:rsid w:val="00FE7345"/>
    <w:rsid w:val="00FE7FF5"/>
    <w:rsid w:val="00FF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012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1354B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354B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354BB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354B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354BB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D834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834B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834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f1">
    <w:name w:val="Revision"/>
    <w:hidden/>
    <w:uiPriority w:val="99"/>
    <w:semiHidden/>
    <w:rsid w:val="003E1977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1354B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354B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354BB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354B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354BB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D834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834B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834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f1">
    <w:name w:val="Revision"/>
    <w:hidden/>
    <w:uiPriority w:val="99"/>
    <w:semiHidden/>
    <w:rsid w:val="003E1977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6B70B-E783-4FC9-9D35-4F4627D0F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Андреев Сергей Андреевич</cp:lastModifiedBy>
  <cp:revision>2</cp:revision>
  <cp:lastPrinted>2024-08-30T07:20:00Z</cp:lastPrinted>
  <dcterms:created xsi:type="dcterms:W3CDTF">2024-09-10T09:42:00Z</dcterms:created>
  <dcterms:modified xsi:type="dcterms:W3CDTF">2024-09-10T09:42:00Z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Н.Л. Биочино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03.06.2020 № 19-20</vt:lpwstr>
  </property>
  <property fmtid="{D5CDD505-2E9C-101B-9397-08002B2CF9AE}" pid="6" name="INSTALL_ID">
    <vt:lpwstr>34115</vt:lpwstr>
  </property>
</Properties>
</file>